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59E73" w14:textId="62417E78" w:rsidR="00BA00AB" w:rsidRDefault="00D25F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BATCH</w:t>
      </w:r>
      <w:r>
        <w:rPr>
          <w:rFonts w:cs="Times New Roman"/>
          <w:szCs w:val="24"/>
        </w:rPr>
        <w:t xml:space="preserve">      (d.1495)</w:t>
      </w:r>
    </w:p>
    <w:p w14:paraId="0B9CF4C6" w14:textId="6F9EFB50" w:rsidR="00D25F4A" w:rsidRDefault="00D25F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Farnham, Surrey.</w:t>
      </w:r>
    </w:p>
    <w:p w14:paraId="6FDE09D4" w14:textId="77777777" w:rsidR="00D25F4A" w:rsidRDefault="00D25F4A" w:rsidP="009139A6">
      <w:pPr>
        <w:pStyle w:val="NoSpacing"/>
        <w:rPr>
          <w:rFonts w:cs="Times New Roman"/>
          <w:szCs w:val="24"/>
        </w:rPr>
      </w:pPr>
    </w:p>
    <w:p w14:paraId="16661121" w14:textId="77777777" w:rsidR="00D25F4A" w:rsidRDefault="00D25F4A" w:rsidP="009139A6">
      <w:pPr>
        <w:pStyle w:val="NoSpacing"/>
        <w:rPr>
          <w:rFonts w:cs="Times New Roman"/>
          <w:szCs w:val="24"/>
        </w:rPr>
      </w:pPr>
    </w:p>
    <w:p w14:paraId="2F318B58" w14:textId="184581FE" w:rsidR="00D25F4A" w:rsidRDefault="00D25F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He died.</w:t>
      </w:r>
    </w:p>
    <w:p w14:paraId="269A720C" w14:textId="11203FF5" w:rsidR="00D25F4A" w:rsidRDefault="00D25F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(UK, Extracted Probate Records, 1269-1975)</w:t>
      </w:r>
    </w:p>
    <w:p w14:paraId="130DC015" w14:textId="77777777" w:rsidR="00D25F4A" w:rsidRDefault="00D25F4A" w:rsidP="009139A6">
      <w:pPr>
        <w:pStyle w:val="NoSpacing"/>
        <w:rPr>
          <w:rFonts w:cs="Times New Roman"/>
          <w:szCs w:val="24"/>
        </w:rPr>
      </w:pPr>
    </w:p>
    <w:p w14:paraId="29E18C76" w14:textId="77777777" w:rsidR="00D25F4A" w:rsidRDefault="00D25F4A" w:rsidP="009139A6">
      <w:pPr>
        <w:pStyle w:val="NoSpacing"/>
        <w:rPr>
          <w:rFonts w:cs="Times New Roman"/>
          <w:szCs w:val="24"/>
        </w:rPr>
      </w:pPr>
    </w:p>
    <w:p w14:paraId="54786CBD" w14:textId="057CF2A2" w:rsidR="00D25F4A" w:rsidRPr="00D25F4A" w:rsidRDefault="00D25F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December 2023</w:t>
      </w:r>
    </w:p>
    <w:sectPr w:rsidR="00D25F4A" w:rsidRPr="00D25F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22EFB" w14:textId="77777777" w:rsidR="00D25F4A" w:rsidRDefault="00D25F4A" w:rsidP="009139A6">
      <w:r>
        <w:separator/>
      </w:r>
    </w:p>
  </w:endnote>
  <w:endnote w:type="continuationSeparator" w:id="0">
    <w:p w14:paraId="472232FE" w14:textId="77777777" w:rsidR="00D25F4A" w:rsidRDefault="00D25F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9E6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5D6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7C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EB2C1" w14:textId="77777777" w:rsidR="00D25F4A" w:rsidRDefault="00D25F4A" w:rsidP="009139A6">
      <w:r>
        <w:separator/>
      </w:r>
    </w:p>
  </w:footnote>
  <w:footnote w:type="continuationSeparator" w:id="0">
    <w:p w14:paraId="64BD476B" w14:textId="77777777" w:rsidR="00D25F4A" w:rsidRDefault="00D25F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17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0C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51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F4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5F4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B85AB"/>
  <w15:chartTrackingRefBased/>
  <w15:docId w15:val="{BB68A0A9-1FA7-4EA4-A707-3100A06E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2023-12-01T21:03:00Z</dcterms:created>
  <dcterms:modified xsi:type="dcterms:W3CDTF">2023-12-01T21:06:00Z</dcterms:modified>
</cp:coreProperties>
</file>